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SWYAYN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Suffolk(</w:t>
      </w:r>
      <w:proofErr w:type="gramStart"/>
      <w:r>
        <w:rPr>
          <w:rFonts w:ascii="Times New Roman" w:hAnsi="Times New Roman" w:cs="Times New Roman"/>
          <w:sz w:val="24"/>
          <w:szCs w:val="24"/>
        </w:rPr>
        <w:t>d.1441)(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and his wife, Margaret(q.v.).</w:t>
      </w: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pp.62-3)</w:t>
      </w: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Apr.1441</w:t>
      </w:r>
      <w:r>
        <w:rPr>
          <w:rFonts w:ascii="Times New Roman" w:hAnsi="Times New Roman" w:cs="Times New Roman"/>
          <w:sz w:val="24"/>
          <w:szCs w:val="24"/>
        </w:rPr>
        <w:tab/>
        <w:t>Her father bequeathed her 4 marks.  (ibid.)</w:t>
      </w: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4D4E" w:rsidRPr="00284D4E" w:rsidRDefault="00284D4E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End w:id="0"/>
    </w:p>
    <w:sectPr w:rsidR="00284D4E" w:rsidRPr="00284D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D4E" w:rsidRDefault="00284D4E" w:rsidP="00564E3C">
      <w:pPr>
        <w:spacing w:after="0" w:line="240" w:lineRule="auto"/>
      </w:pPr>
      <w:r>
        <w:separator/>
      </w:r>
    </w:p>
  </w:endnote>
  <w:endnote w:type="continuationSeparator" w:id="0">
    <w:p w:rsidR="00284D4E" w:rsidRDefault="00284D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84D4E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D4E" w:rsidRDefault="00284D4E" w:rsidP="00564E3C">
      <w:pPr>
        <w:spacing w:after="0" w:line="240" w:lineRule="auto"/>
      </w:pPr>
      <w:r>
        <w:separator/>
      </w:r>
    </w:p>
  </w:footnote>
  <w:footnote w:type="continuationSeparator" w:id="0">
    <w:p w:rsidR="00284D4E" w:rsidRDefault="00284D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4E"/>
    <w:rsid w:val="00284D4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999E9"/>
  <w15:chartTrackingRefBased/>
  <w15:docId w15:val="{275FE369-E4CA-4FDF-BE92-D3C0707F8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2015-10-24T18:55:00Z</dcterms:created>
  <dcterms:modified xsi:type="dcterms:W3CDTF">2015-10-24T18:58:00Z</dcterms:modified>
</cp:coreProperties>
</file>